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A8EBF" w14:textId="77777777" w:rsidR="00A65352" w:rsidRPr="008642EC" w:rsidRDefault="00A65352" w:rsidP="00A65352">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813281A" w14:textId="77777777" w:rsidR="00A65352" w:rsidRDefault="00A65352" w:rsidP="00A65352">
      <w:pPr>
        <w:pStyle w:val="BasicParagraph"/>
        <w:suppressAutoHyphens/>
        <w:spacing w:line="240" w:lineRule="auto"/>
        <w:rPr>
          <w:rFonts w:ascii="Times New Roman" w:hAnsi="Times New Roman" w:cs="Times New Roman"/>
          <w:b/>
          <w:bCs/>
          <w:color w:val="000000" w:themeColor="text1"/>
          <w:sz w:val="21"/>
          <w:szCs w:val="21"/>
        </w:rPr>
      </w:pPr>
    </w:p>
    <w:p w14:paraId="21F64AE2" w14:textId="77777777" w:rsidR="00A65352" w:rsidRPr="00582653" w:rsidRDefault="00A65352" w:rsidP="00A6535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0A386FD" w14:textId="77777777" w:rsidR="00A65352" w:rsidRDefault="00A65352" w:rsidP="00A6535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C7E44F2" w14:textId="77777777" w:rsidR="00A65352" w:rsidRDefault="00A65352" w:rsidP="00A6535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327B1C3" w14:textId="77777777" w:rsidR="00A65352" w:rsidRPr="00582653" w:rsidRDefault="00A65352" w:rsidP="00A6535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483567C" wp14:editId="6D99CE0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4DB4D83" w14:textId="406E9FF5" w:rsidR="00A65352" w:rsidRDefault="00A65352" w:rsidP="00A6535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C39573F" w14:textId="77777777" w:rsidR="00A65352" w:rsidRDefault="00A65352" w:rsidP="00A6535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ED4D400" w14:textId="77777777" w:rsidR="00A65352" w:rsidRPr="00582653" w:rsidRDefault="00A65352" w:rsidP="00A6535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5D610DD" w14:textId="77777777" w:rsidR="00A65352" w:rsidRPr="00582653" w:rsidRDefault="00A65352" w:rsidP="00A6535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051DAB5" w14:textId="77777777" w:rsidR="00A65352" w:rsidRPr="008642EC" w:rsidRDefault="00A65352" w:rsidP="00A6535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F40253A" w14:textId="77777777" w:rsidR="00A65352" w:rsidRPr="008642EC" w:rsidRDefault="00A65352" w:rsidP="00A6535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AE0E2E1" w14:textId="77777777" w:rsidR="00A65352" w:rsidRPr="00582653" w:rsidRDefault="00A65352" w:rsidP="00A6535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06CD683" w14:textId="77777777" w:rsidR="00A65352" w:rsidRPr="008642EC" w:rsidRDefault="00A65352" w:rsidP="00A6535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A6E3456" w14:textId="77777777" w:rsidR="00A65352" w:rsidRPr="008642EC" w:rsidRDefault="00A65352" w:rsidP="00A6535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0DA8B6D" w14:textId="77777777" w:rsidR="00A65352" w:rsidRPr="00582653" w:rsidRDefault="00A65352" w:rsidP="00A65352">
      <w:pPr>
        <w:pStyle w:val="BasicParagraph"/>
        <w:suppressAutoHyphens/>
        <w:spacing w:line="240" w:lineRule="auto"/>
        <w:rPr>
          <w:rFonts w:ascii="Times New Roman" w:hAnsi="Times New Roman" w:cs="Times New Roman"/>
          <w:color w:val="000000" w:themeColor="text1"/>
          <w:sz w:val="21"/>
          <w:szCs w:val="21"/>
        </w:rPr>
      </w:pPr>
    </w:p>
    <w:p w14:paraId="1B23B9AE" w14:textId="77777777" w:rsidR="00A65352" w:rsidRPr="00582653" w:rsidRDefault="00A65352" w:rsidP="00A6535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496FCF6" w14:textId="77777777" w:rsidR="00A65352" w:rsidRDefault="00A65352" w:rsidP="00A6535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F733E69" w14:textId="77777777" w:rsidR="00A65352" w:rsidRDefault="00A65352" w:rsidP="00A65352">
      <w:pPr>
        <w:pStyle w:val="BasicParagraph"/>
        <w:suppressAutoHyphens/>
        <w:spacing w:line="240" w:lineRule="auto"/>
        <w:ind w:left="720"/>
        <w:rPr>
          <w:rFonts w:ascii="Times New Roman" w:hAnsi="Times New Roman" w:cs="Times New Roman"/>
          <w:color w:val="000000" w:themeColor="text1"/>
          <w:sz w:val="21"/>
          <w:szCs w:val="21"/>
        </w:rPr>
      </w:pPr>
    </w:p>
    <w:p w14:paraId="332E2234" w14:textId="77777777" w:rsidR="00A65352" w:rsidRDefault="00A65352" w:rsidP="00A6535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BE2F9A3" w14:textId="77777777" w:rsidR="00A65352" w:rsidRDefault="00A65352" w:rsidP="00A65352">
      <w:pPr>
        <w:pStyle w:val="BasicParagraph"/>
        <w:suppressAutoHyphens/>
        <w:spacing w:line="240" w:lineRule="auto"/>
        <w:ind w:left="1440"/>
        <w:rPr>
          <w:rFonts w:ascii="Times New Roman" w:hAnsi="Times New Roman" w:cs="Times New Roman"/>
          <w:color w:val="000000" w:themeColor="text1"/>
          <w:sz w:val="21"/>
          <w:szCs w:val="21"/>
        </w:rPr>
      </w:pPr>
    </w:p>
    <w:p w14:paraId="1D8FA667" w14:textId="77777777" w:rsidR="00A65352" w:rsidRDefault="00A65352" w:rsidP="00A6535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AEF7C22" w14:textId="77777777" w:rsidR="00A65352" w:rsidRDefault="00A65352" w:rsidP="00A65352">
      <w:pPr>
        <w:pStyle w:val="BasicParagraph"/>
        <w:suppressAutoHyphens/>
        <w:spacing w:line="240" w:lineRule="auto"/>
        <w:ind w:left="1440"/>
        <w:rPr>
          <w:rFonts w:ascii="Times New Roman" w:hAnsi="Times New Roman" w:cs="Times New Roman"/>
          <w:color w:val="000000" w:themeColor="text1"/>
          <w:sz w:val="21"/>
          <w:szCs w:val="21"/>
        </w:rPr>
      </w:pPr>
    </w:p>
    <w:p w14:paraId="4079FF77" w14:textId="77777777" w:rsidR="00A65352" w:rsidRDefault="00A65352" w:rsidP="00A6535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6D8CCC5" w14:textId="77777777" w:rsidR="00A65352" w:rsidRDefault="00A65352">
      <w:pPr>
        <w:spacing w:before="0" w:after="160" w:line="259" w:lineRule="auto"/>
        <w:rPr>
          <w:rFonts w:ascii="Calibri" w:eastAsiaTheme="majorEastAsia" w:hAnsi="Calibri" w:cstheme="majorBidi"/>
          <w:b/>
          <w:color w:val="0031A7" w:themeColor="text2"/>
          <w:sz w:val="32"/>
          <w:szCs w:val="32"/>
        </w:rPr>
      </w:pPr>
      <w:r>
        <w:br w:type="page"/>
      </w:r>
    </w:p>
    <w:p w14:paraId="0F7F0AA9" w14:textId="3AB2C267"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A65352">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A65352">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A65352">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A65352">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A65352">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A65352">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A65352">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A65352">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A65352">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A65352">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A65352">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352"/>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A6535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6535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ECFB-74CC-4D2F-A500-90F3D16F81FE}"/>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8B8AF3BB-0717-48FC-AD9A-BE000E2AA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2023-07-07T05:25:00Z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